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F1D" w:rsidRDefault="00B30F1D">
      <w:pPr>
        <w:rPr>
          <w:noProof/>
          <w:lang w:eastAsia="nl-NL"/>
        </w:rPr>
      </w:pPr>
      <w:r>
        <w:rPr>
          <w:noProof/>
          <w:lang w:eastAsia="nl-NL"/>
        </w:rPr>
        <w:t>Print sceen instellingen Makito</w:t>
      </w:r>
    </w:p>
    <w:p w:rsidR="00B30F1D" w:rsidRDefault="00B30F1D">
      <w:r w:rsidRPr="00F014F6">
        <w:rPr>
          <w:b/>
          <w:noProof/>
          <w:lang w:eastAsia="nl-NL"/>
        </w:rPr>
        <w:t>Encoder</w:t>
      </w:r>
      <w:r w:rsidRPr="00814B9E">
        <w:rPr>
          <w:noProof/>
          <w:lang w:eastAsia="nl-N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Afbeelding 1" o:spid="_x0000_i1025" type="#_x0000_t75" style="width:691.5pt;height:402.75pt;visibility:visible">
            <v:imagedata r:id="rId7" o:title=""/>
          </v:shape>
        </w:pict>
      </w:r>
    </w:p>
    <w:p w:rsidR="00B30F1D" w:rsidRDefault="00B30F1D">
      <w:r w:rsidRPr="00814B9E">
        <w:rPr>
          <w:noProof/>
          <w:lang w:eastAsia="nl-NL"/>
        </w:rPr>
        <w:pict>
          <v:shape id="Afbeelding 4" o:spid="_x0000_i1026" type="#_x0000_t75" style="width:691.5pt;height:402.75pt;visibility:visible">
            <v:imagedata r:id="rId8" o:title=""/>
          </v:shape>
        </w:pict>
      </w:r>
    </w:p>
    <w:p w:rsidR="00B30F1D" w:rsidRDefault="00B30F1D">
      <w:r w:rsidRPr="00814B9E">
        <w:rPr>
          <w:noProof/>
          <w:lang w:eastAsia="nl-NL"/>
        </w:rPr>
        <w:pict>
          <v:shape id="Afbeelding 7" o:spid="_x0000_i1027" type="#_x0000_t75" style="width:691.5pt;height:402.75pt;visibility:visible">
            <v:imagedata r:id="rId9" o:title=""/>
          </v:shape>
        </w:pict>
      </w:r>
    </w:p>
    <w:p w:rsidR="00B30F1D" w:rsidRDefault="00B30F1D">
      <w:r w:rsidRPr="00F014F6">
        <w:rPr>
          <w:b/>
          <w:noProof/>
          <w:lang w:eastAsia="nl-NL"/>
        </w:rPr>
        <w:t>Decoder</w:t>
      </w:r>
      <w:r w:rsidRPr="00814B9E">
        <w:rPr>
          <w:noProof/>
          <w:lang w:eastAsia="nl-NL"/>
        </w:rPr>
        <w:pict>
          <v:shape id="Afbeelding 10" o:spid="_x0000_i1028" type="#_x0000_t75" style="width:691.5pt;height:402.75pt;visibility:visible">
            <v:imagedata r:id="rId10" o:title=""/>
          </v:shape>
        </w:pict>
      </w:r>
    </w:p>
    <w:p w:rsidR="00B30F1D" w:rsidRDefault="00B30F1D"/>
    <w:p w:rsidR="00B30F1D" w:rsidRDefault="00B30F1D">
      <w:r w:rsidRPr="00814B9E">
        <w:rPr>
          <w:noProof/>
          <w:lang w:eastAsia="nl-NL"/>
        </w:rPr>
        <w:pict>
          <v:shape id="Afbeelding 13" o:spid="_x0000_i1029" type="#_x0000_t75" style="width:691.5pt;height:402.75pt;visibility:visible">
            <v:imagedata r:id="rId11" o:title=""/>
          </v:shape>
        </w:pict>
      </w:r>
    </w:p>
    <w:p w:rsidR="00B30F1D" w:rsidRDefault="00B30F1D"/>
    <w:p w:rsidR="00B30F1D" w:rsidRDefault="00B30F1D">
      <w:r w:rsidRPr="00814B9E">
        <w:rPr>
          <w:noProof/>
          <w:lang w:eastAsia="nl-NL"/>
        </w:rPr>
        <w:pict>
          <v:shape id="Afbeelding 16" o:spid="_x0000_i1030" type="#_x0000_t75" style="width:691.5pt;height:402.75pt;visibility:visible">
            <v:imagedata r:id="rId12" o:title=""/>
          </v:shape>
        </w:pict>
      </w:r>
    </w:p>
    <w:sectPr w:rsidR="00B30F1D" w:rsidSect="00F64138">
      <w:footerReference w:type="default" r:id="rId13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F1D" w:rsidRDefault="00B30F1D">
      <w:r>
        <w:separator/>
      </w:r>
    </w:p>
  </w:endnote>
  <w:endnote w:type="continuationSeparator" w:id="1">
    <w:p w:rsidR="00B30F1D" w:rsidRDefault="00B30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F1D" w:rsidRDefault="00B30F1D" w:rsidP="00F014F6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F1D" w:rsidRDefault="00B30F1D">
      <w:r>
        <w:separator/>
      </w:r>
    </w:p>
  </w:footnote>
  <w:footnote w:type="continuationSeparator" w:id="1">
    <w:p w:rsidR="00B30F1D" w:rsidRDefault="00B30F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6F67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9FAAD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72632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FEA94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5032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E5657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362A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F1EFEE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BEE73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9E405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138"/>
    <w:rsid w:val="002201F9"/>
    <w:rsid w:val="004B1D7E"/>
    <w:rsid w:val="005825ED"/>
    <w:rsid w:val="007236F6"/>
    <w:rsid w:val="00814B9E"/>
    <w:rsid w:val="00B30F1D"/>
    <w:rsid w:val="00E86DDC"/>
    <w:rsid w:val="00F014F6"/>
    <w:rsid w:val="00F64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5E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64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413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014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3909"/>
    <w:rPr>
      <w:lang w:eastAsia="en-US"/>
    </w:rPr>
  </w:style>
  <w:style w:type="paragraph" w:styleId="Footer">
    <w:name w:val="footer"/>
    <w:basedOn w:val="Normal"/>
    <w:link w:val="FooterChar"/>
    <w:uiPriority w:val="99"/>
    <w:rsid w:val="00F014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3909"/>
    <w:rPr>
      <w:lang w:eastAsia="en-US"/>
    </w:rPr>
  </w:style>
  <w:style w:type="character" w:styleId="PageNumber">
    <w:name w:val="page number"/>
    <w:basedOn w:val="DefaultParagraphFont"/>
    <w:uiPriority w:val="99"/>
    <w:rsid w:val="00F014F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6</Pages>
  <Words>9</Words>
  <Characters>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</dc:creator>
  <cp:keywords/>
  <dc:description/>
  <cp:lastModifiedBy>hoebenl</cp:lastModifiedBy>
  <cp:revision>2</cp:revision>
  <cp:lastPrinted>2013-11-12T08:21:00Z</cp:lastPrinted>
  <dcterms:created xsi:type="dcterms:W3CDTF">2013-11-08T13:40:00Z</dcterms:created>
  <dcterms:modified xsi:type="dcterms:W3CDTF">2013-11-12T08:21:00Z</dcterms:modified>
</cp:coreProperties>
</file>